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64E96"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57113E88" w:rsidR="00391C81" w:rsidRPr="00537BE2" w:rsidRDefault="00791C2F" w:rsidP="001202FC">
                                      <w:pPr>
                                        <w:pStyle w:val="CSDocNo"/>
                                        <w:rPr>
                                          <w:sz w:val="36"/>
                                          <w:szCs w:val="36"/>
                                          <w:lang w:eastAsia="ja-JP"/>
                                        </w:rPr>
                                      </w:pPr>
                                      <w:r>
                                        <w:rPr>
                                          <w:sz w:val="36"/>
                                          <w:szCs w:val="36"/>
                                          <w:lang w:eastAsia="ja-JP"/>
                                        </w:rPr>
                                        <w:t>RILTE</w:t>
                                      </w:r>
                                      <w:r w:rsidR="003C1DEE">
                                        <w:rPr>
                                          <w:sz w:val="36"/>
                                          <w:szCs w:val="36"/>
                                          <w:lang w:eastAsia="ja-JP"/>
                                        </w:rPr>
                                        <w:t>64</w:t>
                                      </w:r>
                                      <w:r w:rsidR="009C44AB">
                                        <w:rPr>
                                          <w:sz w:val="36"/>
                                          <w:szCs w:val="36"/>
                                          <w:lang w:eastAsia="ja-JP"/>
                                        </w:rPr>
                                        <w:t>_117</w:t>
                                      </w:r>
                                    </w:p>
                                  </w:sdtContent>
                                </w:sdt>
                                <w:p w14:paraId="42264EFC" w14:textId="6C388794" w:rsidR="00391C81" w:rsidRPr="00537BE2" w:rsidRDefault="00245E2F" w:rsidP="003C1DE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3C1DEE">
                                        <w:rPr>
                                          <w:lang w:val="en-US" w:eastAsia="ja-JP"/>
                                        </w:rPr>
                                        <w:t>LS on PS Data Off for 5G</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1B0AE6FC"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3C1DEE">
                                        <w:rPr>
                                          <w:lang w:val="sv-SE" w:eastAsia="ja-JP"/>
                                        </w:rPr>
                                        <w:t>64</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2-08T00:00:00Z">
                                      <w:dateFormat w:val="yyyy-MM-dd"/>
                                      <w:lid w:val="sv-SE"/>
                                      <w:storeMappedDataAs w:val="dateTime"/>
                                      <w:calendar w:val="gregorian"/>
                                    </w:date>
                                  </w:sdtPr>
                                  <w:sdtEndPr/>
                                  <w:sdtContent>
                                    <w:p w14:paraId="42264F04" w14:textId="22EBD5AB" w:rsidR="00391C81" w:rsidRPr="00537BE2" w:rsidRDefault="006B2170" w:rsidP="00791C2F">
                                      <w:pPr>
                                        <w:pStyle w:val="CSFieldInfo"/>
                                        <w:rPr>
                                          <w:lang w:eastAsia="ja-JP"/>
                                        </w:rPr>
                                      </w:pPr>
                                      <w:r>
                                        <w:rPr>
                                          <w:lang w:val="sv-SE" w:eastAsia="ja-JP"/>
                                        </w:rPr>
                                        <w:t>2018-02-08</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B074D40" w:rsidR="00391C81" w:rsidRPr="003C1DEE" w:rsidRDefault="003C1DEE" w:rsidP="0029433A">
                                  <w:pPr>
                                    <w:pStyle w:val="CSFieldInfo"/>
                                    <w:rPr>
                                      <w:lang w:eastAsia="ja-JP"/>
                                    </w:rPr>
                                  </w:pPr>
                                  <w:r w:rsidRPr="003C1DEE">
                                    <w:rPr>
                                      <w:lang w:eastAsia="ja-JP"/>
                                    </w:rPr>
                                    <w:t xml:space="preserve">Leopold </w:t>
                                  </w:r>
                                  <w:r>
                                    <w:rPr>
                                      <w:lang w:eastAsia="ja-JP"/>
                                    </w:rPr>
                                    <w:t>Murhammer, T-Mobile Austria</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483D6F54" w:rsidR="00391C81" w:rsidRPr="00537BE2" w:rsidRDefault="00245E2F"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8-01-30T00:00:00Z">
                                        <w:dateFormat w:val="yyyy-MM-dd"/>
                                        <w:lid w:val="sv-SE"/>
                                        <w:storeMappedDataAs w:val="dateTime"/>
                                        <w:calendar w:val="gregorian"/>
                                      </w:date>
                                    </w:sdtPr>
                                    <w:sdtEndPr/>
                                    <w:sdtContent>
                                      <w:r w:rsidR="006A5EC4">
                                        <w:rPr>
                                          <w:lang w:val="sv-SE" w:eastAsia="ja-JP"/>
                                        </w:rPr>
                                        <w:t>2018-01-30</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245E2F"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09F7C5F4" w:rsidR="00391C81" w:rsidRPr="00537BE2" w:rsidRDefault="00115FCC" w:rsidP="001202FC">
                                  <w:pPr>
                                    <w:pStyle w:val="CSFieldInfo"/>
                                    <w:rPr>
                                      <w:lang w:eastAsia="ja-JP"/>
                                    </w:rPr>
                                  </w:pPr>
                                  <w:r>
                                    <w:rPr>
                                      <w:lang w:eastAsia="ja-JP"/>
                                    </w:rPr>
                                    <w:t>30.1.2018</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12B0213C" w:rsidR="00391C81" w:rsidRPr="00537BE2" w:rsidRDefault="00115FCC" w:rsidP="0029433A">
                                  <w:pPr>
                                    <w:pStyle w:val="CSFieldInfo"/>
                                    <w:rPr>
                                      <w:lang w:eastAsia="ja-JP"/>
                                    </w:rPr>
                                  </w:pPr>
                                  <w:r>
                                    <w:rPr>
                                      <w:lang w:eastAsia="ja-JP"/>
                                    </w:rPr>
                                    <w:t>Leopold Murhammer</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1C5643D"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6A5EC4">
                              <w:rPr>
                                <w:noProof/>
                              </w:rPr>
                              <w:t>2018</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57113E88" w:rsidR="00391C81" w:rsidRPr="00537BE2" w:rsidRDefault="00791C2F" w:rsidP="001202FC">
                                <w:pPr>
                                  <w:pStyle w:val="CSDocNo"/>
                                  <w:rPr>
                                    <w:sz w:val="36"/>
                                    <w:szCs w:val="36"/>
                                    <w:lang w:eastAsia="ja-JP"/>
                                  </w:rPr>
                                </w:pPr>
                                <w:r>
                                  <w:rPr>
                                    <w:sz w:val="36"/>
                                    <w:szCs w:val="36"/>
                                    <w:lang w:eastAsia="ja-JP"/>
                                  </w:rPr>
                                  <w:t>RILTE</w:t>
                                </w:r>
                                <w:r w:rsidR="003C1DEE">
                                  <w:rPr>
                                    <w:sz w:val="36"/>
                                    <w:szCs w:val="36"/>
                                    <w:lang w:eastAsia="ja-JP"/>
                                  </w:rPr>
                                  <w:t>64</w:t>
                                </w:r>
                                <w:r w:rsidR="009C44AB">
                                  <w:rPr>
                                    <w:sz w:val="36"/>
                                    <w:szCs w:val="36"/>
                                    <w:lang w:eastAsia="ja-JP"/>
                                  </w:rPr>
                                  <w:t>_117</w:t>
                                </w:r>
                              </w:p>
                            </w:sdtContent>
                          </w:sdt>
                          <w:p w14:paraId="42264EFC" w14:textId="6C388794" w:rsidR="00391C81" w:rsidRPr="00537BE2" w:rsidRDefault="00245E2F" w:rsidP="003C1DE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3C1DEE">
                                  <w:rPr>
                                    <w:lang w:val="en-US" w:eastAsia="ja-JP"/>
                                  </w:rPr>
                                  <w:t>LS on PS Data Off for 5G</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1B0AE6FC"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3C1DEE">
                                  <w:rPr>
                                    <w:lang w:val="sv-SE" w:eastAsia="ja-JP"/>
                                  </w:rPr>
                                  <w:t>64</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2-08T00:00:00Z">
                                <w:dateFormat w:val="yyyy-MM-dd"/>
                                <w:lid w:val="sv-SE"/>
                                <w:storeMappedDataAs w:val="dateTime"/>
                                <w:calendar w:val="gregorian"/>
                              </w:date>
                            </w:sdtPr>
                            <w:sdtEndPr/>
                            <w:sdtContent>
                              <w:p w14:paraId="42264F04" w14:textId="22EBD5AB" w:rsidR="00391C81" w:rsidRPr="00537BE2" w:rsidRDefault="006B2170" w:rsidP="00791C2F">
                                <w:pPr>
                                  <w:pStyle w:val="CSFieldInfo"/>
                                  <w:rPr>
                                    <w:lang w:eastAsia="ja-JP"/>
                                  </w:rPr>
                                </w:pPr>
                                <w:r>
                                  <w:rPr>
                                    <w:lang w:val="sv-SE" w:eastAsia="ja-JP"/>
                                  </w:rPr>
                                  <w:t>2018-02-08</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B074D40" w:rsidR="00391C81" w:rsidRPr="003C1DEE" w:rsidRDefault="003C1DEE" w:rsidP="0029433A">
                            <w:pPr>
                              <w:pStyle w:val="CSFieldInfo"/>
                              <w:rPr>
                                <w:lang w:eastAsia="ja-JP"/>
                              </w:rPr>
                            </w:pPr>
                            <w:r w:rsidRPr="003C1DEE">
                              <w:rPr>
                                <w:lang w:eastAsia="ja-JP"/>
                              </w:rPr>
                              <w:t xml:space="preserve">Leopold </w:t>
                            </w:r>
                            <w:r>
                              <w:rPr>
                                <w:lang w:eastAsia="ja-JP"/>
                              </w:rPr>
                              <w:t>Murhammer, T-Mobile Austria</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483D6F54" w:rsidR="00391C81" w:rsidRPr="00537BE2" w:rsidRDefault="00245E2F"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8-01-30T00:00:00Z">
                                  <w:dateFormat w:val="yyyy-MM-dd"/>
                                  <w:lid w:val="sv-SE"/>
                                  <w:storeMappedDataAs w:val="dateTime"/>
                                  <w:calendar w:val="gregorian"/>
                                </w:date>
                              </w:sdtPr>
                              <w:sdtEndPr/>
                              <w:sdtContent>
                                <w:r w:rsidR="006A5EC4">
                                  <w:rPr>
                                    <w:lang w:val="sv-SE" w:eastAsia="ja-JP"/>
                                  </w:rPr>
                                  <w:t>2018-01-30</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245E2F"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09F7C5F4" w:rsidR="00391C81" w:rsidRPr="00537BE2" w:rsidRDefault="00115FCC" w:rsidP="001202FC">
                            <w:pPr>
                              <w:pStyle w:val="CSFieldInfo"/>
                              <w:rPr>
                                <w:lang w:eastAsia="ja-JP"/>
                              </w:rPr>
                            </w:pPr>
                            <w:r>
                              <w:rPr>
                                <w:lang w:eastAsia="ja-JP"/>
                              </w:rPr>
                              <w:t>30.1.2018</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12B0213C" w:rsidR="00391C81" w:rsidRPr="00537BE2" w:rsidRDefault="00115FCC" w:rsidP="0029433A">
                            <w:pPr>
                              <w:pStyle w:val="CSFieldInfo"/>
                              <w:rPr>
                                <w:lang w:eastAsia="ja-JP"/>
                              </w:rPr>
                            </w:pPr>
                            <w:r>
                              <w:rPr>
                                <w:lang w:eastAsia="ja-JP"/>
                              </w:rPr>
                              <w:t>Leopold Murhammer</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1C5643D"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6A5EC4">
                        <w:rPr>
                          <w:noProof/>
                        </w:rPr>
                        <w:t>2018</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404B38EF" w:rsidR="00A74A54" w:rsidRDefault="003C1DEE" w:rsidP="00E4345D">
                <w:pPr>
                  <w:pStyle w:val="TableText"/>
                </w:pPr>
                <w:r w:rsidRPr="003C1DEE">
                  <w:rPr>
                    <w:lang w:val="en-US" w:eastAsia="ja-JP"/>
                  </w:rPr>
                  <w:t>LS on PS Data Off for 5G</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65878D6F" w:rsidR="00096622" w:rsidRDefault="003C1DEE" w:rsidP="00096622">
            <w:pPr>
              <w:pStyle w:val="TableText"/>
              <w:rPr>
                <w:rFonts w:eastAsia="MS Mincho"/>
                <w:lang w:eastAsia="ja-JP"/>
              </w:rPr>
            </w:pPr>
            <w:r>
              <w:rPr>
                <w:rFonts w:eastAsia="MS Mincho"/>
                <w:lang w:eastAsia="ja-JP"/>
              </w:rPr>
              <w:t>RILTE #64</w:t>
            </w:r>
          </w:p>
        </w:tc>
        <w:tc>
          <w:tcPr>
            <w:tcW w:w="3228" w:type="dxa"/>
          </w:tcPr>
          <w:p w14:paraId="42264EA4" w14:textId="14F1A3F4" w:rsidR="00096622" w:rsidRDefault="00115FCC" w:rsidP="00115FCC">
            <w:pPr>
              <w:pStyle w:val="TableText"/>
              <w:rPr>
                <w:rFonts w:eastAsia="MS Mincho"/>
                <w:lang w:eastAsia="ja-JP"/>
              </w:rPr>
            </w:pPr>
            <w:r>
              <w:rPr>
                <w:rFonts w:eastAsia="MS Mincho"/>
                <w:lang w:eastAsia="ja-JP"/>
              </w:rPr>
              <w:t>8.2.2018</w:t>
            </w:r>
          </w:p>
        </w:tc>
        <w:tc>
          <w:tcPr>
            <w:tcW w:w="3008" w:type="dxa"/>
          </w:tcPr>
          <w:p w14:paraId="42264EA5" w14:textId="54A49DF9" w:rsidR="00096622" w:rsidRDefault="00115FCC" w:rsidP="00115FCC">
            <w:pPr>
              <w:pStyle w:val="TableText"/>
              <w:rPr>
                <w:rFonts w:eastAsia="MS Mincho"/>
                <w:lang w:eastAsia="ja-JP"/>
              </w:rPr>
            </w:pPr>
            <w:r>
              <w:rPr>
                <w:rFonts w:eastAsia="MS Mincho"/>
                <w:lang w:eastAsia="ja-JP"/>
              </w:rPr>
              <w:t>London, 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EDFD188" w:rsidR="0058060A" w:rsidRPr="00C201D7" w:rsidRDefault="00B41244" w:rsidP="00115FCC">
            <w:pPr>
              <w:pStyle w:val="TableText"/>
              <w:rPr>
                <w:rFonts w:eastAsia="MS Mincho"/>
                <w:lang w:eastAsia="ja-JP"/>
              </w:rPr>
            </w:pPr>
            <w:r>
              <w:rPr>
                <w:rFonts w:eastAsia="MS Mincho"/>
                <w:lang w:eastAsia="ja-JP"/>
              </w:rPr>
              <w:t>RILTE #</w:t>
            </w:r>
            <w:r w:rsidR="00115FCC">
              <w:rPr>
                <w:rFonts w:eastAsia="MS Mincho"/>
                <w:lang w:eastAsia="ja-JP"/>
              </w:rPr>
              <w:t>64</w:t>
            </w:r>
            <w:r w:rsidR="0033117D">
              <w:rPr>
                <w:rFonts w:eastAsia="MS Mincho"/>
                <w:lang w:eastAsia="ja-JP"/>
              </w:rPr>
              <w:t xml:space="preserve"> Doc 117</w:t>
            </w:r>
          </w:p>
        </w:tc>
        <w:tc>
          <w:tcPr>
            <w:tcW w:w="3228" w:type="dxa"/>
          </w:tcPr>
          <w:p w14:paraId="42264EAF" w14:textId="6C534DFD" w:rsidR="0058060A" w:rsidRDefault="006A5EC4" w:rsidP="001202FC">
            <w:pPr>
              <w:pStyle w:val="TableText"/>
            </w:pPr>
            <w:r>
              <w:rPr>
                <w:rFonts w:eastAsia="MS Mincho"/>
                <w:i/>
                <w:lang w:eastAsia="ja-JP"/>
              </w:rPr>
              <w:t>30/01/2018</w:t>
            </w:r>
          </w:p>
        </w:tc>
        <w:tc>
          <w:tcPr>
            <w:tcW w:w="3008" w:type="dxa"/>
          </w:tcPr>
          <w:p w14:paraId="42264EB0" w14:textId="1C82DD5A" w:rsidR="0058060A" w:rsidRPr="00C201D7" w:rsidRDefault="006A5EC4" w:rsidP="00D20D7D">
            <w:pPr>
              <w:pStyle w:val="TableText"/>
              <w:rPr>
                <w:rFonts w:eastAsia="MS Mincho"/>
                <w:lang w:eastAsia="ja-JP"/>
              </w:rPr>
            </w:pPr>
            <w:r w:rsidRPr="006A5EC4">
              <w:rPr>
                <w:rFonts w:eastAsia="MS Mincho"/>
                <w:lang w:eastAsia="ja-JP"/>
              </w:rPr>
              <w:t>Leopold Murhammer</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77777777"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14:paraId="42264EB7" w14:textId="47D8ED1B" w:rsidR="0058060A" w:rsidRPr="00C201D7" w:rsidRDefault="0058060A" w:rsidP="001202FC">
            <w:pPr>
              <w:pStyle w:val="TableText"/>
              <w:rPr>
                <w:rFonts w:eastAsia="MS Mincho"/>
                <w:lang w:eastAsia="ja-JP"/>
              </w:rPr>
            </w:pPr>
          </w:p>
        </w:tc>
        <w:tc>
          <w:tcPr>
            <w:tcW w:w="3008" w:type="dxa"/>
          </w:tcPr>
          <w:p w14:paraId="42264EB8" w14:textId="487D0988" w:rsidR="0058060A" w:rsidRPr="006A5EC4" w:rsidRDefault="006A5EC4" w:rsidP="001202FC">
            <w:pPr>
              <w:pStyle w:val="TableText"/>
              <w:rPr>
                <w:rFonts w:eastAsia="MS Mincho"/>
                <w:lang w:eastAsia="ja-JP"/>
              </w:rPr>
            </w:pPr>
            <w:r>
              <w:rPr>
                <w:rFonts w:eastAsia="MS Mincho"/>
                <w:i/>
                <w:lang w:eastAsia="ja-JP"/>
              </w:rPr>
              <w:t>jsendin@gsma.com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77777777" w:rsidR="0058060A" w:rsidRPr="00C201D7" w:rsidRDefault="0058060A" w:rsidP="0058060A">
            <w:pPr>
              <w:pStyle w:val="TableText"/>
              <w:rPr>
                <w:rFonts w:eastAsia="MS Mincho"/>
                <w:lang w:eastAsia="ja-JP"/>
              </w:rPr>
            </w:pPr>
          </w:p>
        </w:tc>
      </w:tr>
      <w:tr w:rsidR="0058060A"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1EA7F5A8" w:rsidR="0058060A" w:rsidRPr="00C201D7" w:rsidRDefault="00C14D7A" w:rsidP="001202FC">
            <w:pPr>
              <w:pStyle w:val="TableText"/>
              <w:rPr>
                <w:rFonts w:eastAsia="MS Mincho"/>
                <w:lang w:eastAsia="ja-JP"/>
              </w:rPr>
            </w:pPr>
            <w:r>
              <w:rPr>
                <w:rFonts w:eastAsia="MS Mincho"/>
                <w:lang w:eastAsia="ja-JP"/>
              </w:rPr>
              <w:t xml:space="preserve">3GPP TSG SA, </w:t>
            </w:r>
            <w:r w:rsidR="006B2170">
              <w:rPr>
                <w:rFonts w:eastAsia="MS Mincho"/>
                <w:lang w:eastAsia="ja-JP"/>
              </w:rPr>
              <w:t>3GPP TSG SA WG1, 3GPP TSG SA WG2</w:t>
            </w:r>
          </w:p>
        </w:tc>
      </w:tr>
    </w:tbl>
    <w:p w14:paraId="42264EC6" w14:textId="77777777" w:rsidR="00FC0FBE" w:rsidRDefault="00FC0FBE" w:rsidP="0058060A">
      <w:pPr>
        <w:pStyle w:val="NormalParagraph"/>
        <w:rPr>
          <w:lang w:val="en-IE"/>
        </w:rPr>
      </w:pPr>
    </w:p>
    <w:p w14:paraId="1B21C4CA" w14:textId="7987395F" w:rsidR="00EB00C1" w:rsidRPr="00EB00C1" w:rsidRDefault="00EB00C1" w:rsidP="00D20D7D">
      <w:pPr>
        <w:pStyle w:val="NormalParagraph"/>
        <w:rPr>
          <w:rFonts w:eastAsia="MS Mincho"/>
          <w:b/>
          <w:lang w:eastAsia="ja-JP"/>
        </w:rPr>
      </w:pPr>
      <w:bookmarkStart w:id="0" w:name="_Toc327548005"/>
      <w:bookmarkStart w:id="1" w:name="_Toc327548205"/>
      <w:bookmarkStart w:id="2" w:name="_Toc330993688"/>
      <w:r w:rsidRPr="00EB00C1">
        <w:rPr>
          <w:rFonts w:eastAsia="MS Mincho"/>
          <w:b/>
          <w:lang w:eastAsia="ja-JP"/>
        </w:rPr>
        <w:t>Background</w:t>
      </w:r>
    </w:p>
    <w:p w14:paraId="42264EC7" w14:textId="3BE6461C" w:rsidR="00ED08BD" w:rsidRDefault="00F115A4" w:rsidP="00115FCC">
      <w:pPr>
        <w:pStyle w:val="NormalParagraph"/>
        <w:jc w:val="both"/>
        <w:rPr>
          <w:rFonts w:eastAsia="MS Mincho"/>
          <w:lang w:eastAsia="ja-JP"/>
        </w:rPr>
      </w:pPr>
      <w:r>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r w:rsidR="003F70BB" w:rsidRPr="00C201D7">
        <w:rPr>
          <w:rFonts w:eastAsia="MS Mincho" w:hint="eastAsia"/>
          <w:lang w:eastAsia="ja-JP"/>
        </w:rPr>
        <w:t xml:space="preserve"> </w:t>
      </w:r>
      <w:r w:rsidR="00757C36">
        <w:rPr>
          <w:rFonts w:eastAsia="MS Mincho"/>
          <w:lang w:eastAsia="ja-JP"/>
        </w:rPr>
        <w:t xml:space="preserve">kindly asked 3GPP </w:t>
      </w:r>
      <w:r w:rsidR="00757C36" w:rsidRPr="00757C36">
        <w:rPr>
          <w:rFonts w:eastAsia="MS Mincho"/>
          <w:lang w:eastAsia="ja-JP"/>
        </w:rPr>
        <w:t>for “long terms solution” of Data Off functionality</w:t>
      </w:r>
      <w:r w:rsidR="00757C36">
        <w:rPr>
          <w:rFonts w:eastAsia="MS Mincho"/>
          <w:lang w:eastAsia="ja-JP"/>
        </w:rPr>
        <w:t xml:space="preserve"> for 3GPP </w:t>
      </w:r>
      <w:r w:rsidR="00757C36" w:rsidRPr="00757C36">
        <w:rPr>
          <w:rFonts w:eastAsia="MS Mincho"/>
          <w:lang w:eastAsia="ja-JP"/>
        </w:rPr>
        <w:t>2G/3G/LTE access</w:t>
      </w:r>
      <w:r w:rsidR="00757C36">
        <w:rPr>
          <w:rFonts w:eastAsia="MS Mincho"/>
          <w:lang w:eastAsia="ja-JP"/>
        </w:rPr>
        <w:t xml:space="preserve"> (</w:t>
      </w:r>
      <w:r w:rsidR="00757C36" w:rsidRPr="00757C36">
        <w:rPr>
          <w:rFonts w:eastAsia="MS Mincho"/>
          <w:lang w:eastAsia="ja-JP"/>
        </w:rPr>
        <w:t>RILTE#46 Doc 118</w:t>
      </w:r>
      <w:r w:rsidR="00757C36">
        <w:rPr>
          <w:rFonts w:eastAsia="MS Mincho"/>
          <w:lang w:eastAsia="ja-JP"/>
        </w:rPr>
        <w:t>, July 2015</w:t>
      </w:r>
      <w:r w:rsidR="00EB00C1">
        <w:rPr>
          <w:rFonts w:eastAsia="MS Mincho"/>
          <w:lang w:eastAsia="ja-JP"/>
        </w:rPr>
        <w:t xml:space="preserve"> - in 2015 no other 3GPP access was available</w:t>
      </w:r>
      <w:r w:rsidR="00757C36">
        <w:rPr>
          <w:rFonts w:eastAsia="MS Mincho"/>
          <w:lang w:eastAsia="ja-JP"/>
        </w:rPr>
        <w:t xml:space="preserve">). </w:t>
      </w:r>
      <w:bookmarkEnd w:id="0"/>
      <w:bookmarkEnd w:id="1"/>
      <w:bookmarkEnd w:id="2"/>
      <w:r w:rsidR="003947EA">
        <w:rPr>
          <w:rFonts w:eastAsia="MS Mincho"/>
          <w:lang w:eastAsia="ja-JP"/>
        </w:rPr>
        <w:t xml:space="preserve">As requested, </w:t>
      </w:r>
      <w:r w:rsidR="00757C36">
        <w:rPr>
          <w:rFonts w:eastAsia="MS Mincho"/>
          <w:lang w:eastAsia="ja-JP"/>
        </w:rPr>
        <w:t xml:space="preserve">3GPP standardized solutions to support this feature in 3GPP </w:t>
      </w:r>
      <w:r w:rsidR="00115FCC">
        <w:rPr>
          <w:rFonts w:eastAsia="MS Mincho"/>
          <w:lang w:eastAsia="ja-JP"/>
        </w:rPr>
        <w:br/>
      </w:r>
      <w:r w:rsidR="00757C36">
        <w:rPr>
          <w:rFonts w:eastAsia="MS Mincho"/>
          <w:lang w:eastAsia="ja-JP"/>
        </w:rPr>
        <w:t>Rel-14 and Rel-15.</w:t>
      </w:r>
    </w:p>
    <w:p w14:paraId="4664BA1C" w14:textId="732725C9" w:rsidR="00757C36" w:rsidRDefault="00757C36" w:rsidP="00D20D7D">
      <w:pPr>
        <w:pStyle w:val="NormalParagraph"/>
        <w:rPr>
          <w:rFonts w:eastAsia="MS Mincho"/>
          <w:lang w:eastAsia="ja-JP"/>
        </w:rPr>
      </w:pPr>
      <w:r>
        <w:rPr>
          <w:rFonts w:eastAsia="MS Mincho"/>
          <w:lang w:eastAsia="ja-JP"/>
        </w:rPr>
        <w:t xml:space="preserve">Now 3GPP is standardizing </w:t>
      </w:r>
      <w:r w:rsidR="00F06E60">
        <w:rPr>
          <w:rFonts w:eastAsia="MS Mincho"/>
          <w:lang w:eastAsia="ja-JP"/>
        </w:rPr>
        <w:t>the 5G system</w:t>
      </w:r>
      <w:r>
        <w:rPr>
          <w:rFonts w:eastAsia="MS Mincho"/>
          <w:lang w:eastAsia="ja-JP"/>
        </w:rPr>
        <w:t xml:space="preserve">, and GSMA would like to </w:t>
      </w:r>
      <w:r w:rsidR="00F06E60">
        <w:rPr>
          <w:rFonts w:eastAsia="MS Mincho"/>
          <w:lang w:eastAsia="ja-JP"/>
        </w:rPr>
        <w:t xml:space="preserve">point out that support for </w:t>
      </w:r>
      <w:r w:rsidR="00EB00C1">
        <w:rPr>
          <w:rFonts w:eastAsia="MS Mincho"/>
          <w:lang w:eastAsia="ja-JP"/>
        </w:rPr>
        <w:t xml:space="preserve">PS </w:t>
      </w:r>
      <w:r w:rsidR="0063773F">
        <w:rPr>
          <w:rFonts w:eastAsia="MS Mincho"/>
          <w:lang w:eastAsia="ja-JP"/>
        </w:rPr>
        <w:t xml:space="preserve">Data Off </w:t>
      </w:r>
      <w:r w:rsidR="003947EA">
        <w:rPr>
          <w:rFonts w:eastAsia="MS Mincho"/>
          <w:lang w:eastAsia="ja-JP"/>
        </w:rPr>
        <w:t xml:space="preserve">feature </w:t>
      </w:r>
      <w:r w:rsidR="00F06E60">
        <w:rPr>
          <w:rFonts w:eastAsia="MS Mincho"/>
          <w:lang w:eastAsia="ja-JP"/>
        </w:rPr>
        <w:t>is required in 5G system as well</w:t>
      </w:r>
      <w:r w:rsidR="00115FCC">
        <w:rPr>
          <w:rFonts w:eastAsia="MS Mincho"/>
          <w:lang w:eastAsia="ja-JP"/>
        </w:rPr>
        <w:t>,</w:t>
      </w:r>
      <w:r w:rsidR="00F06E60">
        <w:rPr>
          <w:rFonts w:eastAsia="MS Mincho"/>
          <w:lang w:eastAsia="ja-JP"/>
        </w:rPr>
        <w:t xml:space="preserve"> </w:t>
      </w:r>
      <w:r w:rsidR="0063773F">
        <w:rPr>
          <w:rFonts w:eastAsia="MS Mincho"/>
          <w:lang w:eastAsia="ja-JP"/>
        </w:rPr>
        <w:t>starting from the first 3GPP release that includes the specifications of the 5G system</w:t>
      </w:r>
      <w:r w:rsidR="00F06E60">
        <w:rPr>
          <w:rFonts w:eastAsia="MS Mincho"/>
          <w:lang w:eastAsia="ja-JP"/>
        </w:rPr>
        <w:t xml:space="preserve">. MNOs have strong need for </w:t>
      </w:r>
      <w:r w:rsidR="00F06E60" w:rsidRPr="00F06E60">
        <w:rPr>
          <w:rFonts w:eastAsia="MS Mincho"/>
          <w:lang w:eastAsia="ja-JP"/>
        </w:rPr>
        <w:t>continuously</w:t>
      </w:r>
      <w:r w:rsidR="00F06E60">
        <w:rPr>
          <w:rFonts w:eastAsia="MS Mincho"/>
          <w:lang w:eastAsia="ja-JP"/>
        </w:rPr>
        <w:t xml:space="preserve"> support of Data Off functionality</w:t>
      </w:r>
      <w:r w:rsidR="004A3EAF">
        <w:rPr>
          <w:rFonts w:eastAsia="MS Mincho"/>
          <w:lang w:eastAsia="ja-JP"/>
        </w:rPr>
        <w:t xml:space="preserve"> and expect that in 5G system the same func</w:t>
      </w:r>
      <w:r w:rsidR="00115FCC">
        <w:rPr>
          <w:rFonts w:eastAsia="MS Mincho"/>
          <w:lang w:eastAsia="ja-JP"/>
        </w:rPr>
        <w:t>tionality will be provided as for 2G/3G/4G</w:t>
      </w:r>
      <w:r w:rsidR="00C14D7A">
        <w:rPr>
          <w:rFonts w:eastAsia="MS Mincho"/>
          <w:lang w:eastAsia="ja-JP"/>
        </w:rPr>
        <w:t>, no matter which 3GPP packet data access is used</w:t>
      </w:r>
      <w:r w:rsidR="00F06E60">
        <w:rPr>
          <w:rFonts w:eastAsia="MS Mincho"/>
          <w:lang w:eastAsia="ja-JP"/>
        </w:rPr>
        <w:t>.</w:t>
      </w:r>
    </w:p>
    <w:p w14:paraId="42264EC8" w14:textId="4A91434A" w:rsidR="005820E9" w:rsidRDefault="005820E9">
      <w:pPr>
        <w:spacing w:before="0"/>
        <w:jc w:val="left"/>
        <w:rPr>
          <w:rFonts w:eastAsia="MS Mincho"/>
          <w:b/>
          <w:szCs w:val="22"/>
          <w:lang w:eastAsia="ja-JP" w:bidi="ar-SA"/>
        </w:rPr>
      </w:pPr>
      <w:r>
        <w:rPr>
          <w:rFonts w:eastAsia="MS Mincho"/>
          <w:b/>
          <w:lang w:eastAsia="ja-JP"/>
        </w:rPr>
        <w:br w:type="page"/>
      </w:r>
      <w:bookmarkStart w:id="3" w:name="_GoBack"/>
      <w:bookmarkEnd w:id="3"/>
    </w:p>
    <w:p w14:paraId="41CF3D4F" w14:textId="77777777" w:rsidR="003F70BB" w:rsidRPr="00C201D7" w:rsidRDefault="003F70BB" w:rsidP="003F70BB">
      <w:pPr>
        <w:pStyle w:val="NormalParagraph"/>
        <w:rPr>
          <w:rFonts w:eastAsia="MS Mincho"/>
          <w:b/>
          <w:lang w:eastAsia="ja-JP"/>
        </w:rPr>
      </w:pPr>
    </w:p>
    <w:p w14:paraId="42264EC9" w14:textId="40B0029F"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C14D7A" w:rsidRPr="00C14D7A">
        <w:rPr>
          <w:rFonts w:eastAsia="MS Mincho"/>
          <w:b/>
          <w:lang w:eastAsia="ja-JP"/>
        </w:rPr>
        <w:t>3GPP TSG SA, 3GPP TSG SA WG1, 3GPP TSG SA WG2</w:t>
      </w:r>
      <w:r w:rsidRPr="00C201D7">
        <w:rPr>
          <w:rFonts w:eastAsia="MS Mincho" w:hint="eastAsia"/>
          <w:b/>
          <w:lang w:eastAsia="ja-JP"/>
        </w:rPr>
        <w:t>:</w:t>
      </w:r>
    </w:p>
    <w:p w14:paraId="42264ECA" w14:textId="3FE17D91" w:rsidR="00791C2F" w:rsidRDefault="00791C2F" w:rsidP="003F70BB">
      <w:pPr>
        <w:pStyle w:val="NormalParagraph"/>
        <w:rPr>
          <w:rFonts w:eastAsia="MS Mincho"/>
          <w:lang w:eastAsia="ja-JP"/>
        </w:rPr>
      </w:pPr>
      <w:r w:rsidRPr="00C14D7A">
        <w:rPr>
          <w:rFonts w:eastAsia="MS Mincho"/>
          <w:lang w:eastAsia="ja-JP"/>
        </w:rPr>
        <w:t xml:space="preserve">NG RILTE </w:t>
      </w:r>
      <w:r w:rsidR="00C14D7A" w:rsidRPr="00C14D7A">
        <w:rPr>
          <w:rFonts w:eastAsia="MS Mincho"/>
          <w:lang w:eastAsia="ja-JP"/>
        </w:rPr>
        <w:t>kindly as</w:t>
      </w:r>
      <w:r w:rsidR="00C14D7A">
        <w:rPr>
          <w:rFonts w:eastAsia="MS Mincho"/>
          <w:lang w:eastAsia="ja-JP"/>
        </w:rPr>
        <w:t xml:space="preserve">ks </w:t>
      </w:r>
      <w:r w:rsidR="0063773F">
        <w:rPr>
          <w:rFonts w:eastAsia="MS Mincho"/>
          <w:lang w:eastAsia="ja-JP"/>
        </w:rPr>
        <w:t xml:space="preserve">3GPP </w:t>
      </w:r>
      <w:r w:rsidR="00C14D7A">
        <w:rPr>
          <w:rFonts w:eastAsia="MS Mincho"/>
          <w:lang w:eastAsia="ja-JP"/>
        </w:rPr>
        <w:t xml:space="preserve">to update their specifications and provide PS Data Off solution for 5G system </w:t>
      </w:r>
      <w:r w:rsidR="0063773F">
        <w:rPr>
          <w:rFonts w:eastAsia="MS Mincho"/>
          <w:lang w:eastAsia="ja-JP"/>
        </w:rPr>
        <w:t xml:space="preserve">starting </w:t>
      </w:r>
      <w:r w:rsidR="00C14D7A">
        <w:rPr>
          <w:rFonts w:eastAsia="MS Mincho"/>
          <w:lang w:eastAsia="ja-JP"/>
        </w:rPr>
        <w:t xml:space="preserve">from </w:t>
      </w:r>
      <w:r w:rsidR="0063773F">
        <w:rPr>
          <w:rFonts w:eastAsia="MS Mincho"/>
          <w:lang w:eastAsia="ja-JP"/>
        </w:rPr>
        <w:t>3GPP Rel-15</w:t>
      </w:r>
      <w:r w:rsidR="00C14D7A">
        <w:rPr>
          <w:rFonts w:eastAsia="MS Mincho"/>
          <w:lang w:eastAsia="ja-JP"/>
        </w:rPr>
        <w:t>.</w:t>
      </w:r>
    </w:p>
    <w:p w14:paraId="741E2C3B" w14:textId="77777777" w:rsidR="00C14D7A" w:rsidRDefault="00C14D7A" w:rsidP="00C14D7A">
      <w:pPr>
        <w:pStyle w:val="Heading1"/>
        <w:numPr>
          <w:ilvl w:val="0"/>
          <w:numId w:val="0"/>
        </w:numPr>
      </w:pPr>
      <w:r>
        <w:t>Next meetings</w:t>
      </w:r>
    </w:p>
    <w:p w14:paraId="77169B5B" w14:textId="4963BA3A" w:rsidR="00C14D7A" w:rsidRDefault="003C1DEE" w:rsidP="00C14D7A">
      <w:pPr>
        <w:pStyle w:val="NormalParagraph"/>
      </w:pPr>
      <w:r>
        <w:t>RILTE</w:t>
      </w:r>
      <w:r w:rsidR="00C14D7A" w:rsidRPr="00135598">
        <w:t>#</w:t>
      </w:r>
      <w:r w:rsidR="00C14D7A">
        <w:t>65</w:t>
      </w:r>
      <w:r w:rsidR="00C14D7A">
        <w:tab/>
      </w:r>
      <w:r w:rsidR="00C14D7A">
        <w:tab/>
      </w:r>
      <w:r w:rsidR="00C14D7A">
        <w:tab/>
        <w:t>25 Apr 2018</w:t>
      </w:r>
    </w:p>
    <w:p w14:paraId="168747A0" w14:textId="1C49B6F7" w:rsidR="00C14D7A" w:rsidRPr="00C14D7A" w:rsidRDefault="00C14D7A" w:rsidP="003F70BB">
      <w:pPr>
        <w:pStyle w:val="NormalParagraph"/>
        <w:rPr>
          <w:rFonts w:eastAsia="MS Mincho"/>
          <w:lang w:eastAsia="ja-JP"/>
        </w:rPr>
      </w:pPr>
      <w:r>
        <w:t>RILTE#66</w:t>
      </w:r>
      <w:r>
        <w:tab/>
      </w:r>
      <w:r>
        <w:tab/>
      </w:r>
      <w:r>
        <w:tab/>
        <w:t>21 - 22 Jun 2018</w:t>
      </w:r>
    </w:p>
    <w:sectPr w:rsidR="00C14D7A" w:rsidRPr="00C14D7A"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E12FF" w14:textId="77777777" w:rsidR="00245E2F" w:rsidRDefault="00245E2F">
      <w:r>
        <w:separator/>
      </w:r>
    </w:p>
    <w:p w14:paraId="29AB9994" w14:textId="77777777" w:rsidR="00245E2F" w:rsidRDefault="00245E2F"/>
    <w:p w14:paraId="372F8D8C" w14:textId="77777777" w:rsidR="00245E2F" w:rsidRDefault="00245E2F"/>
    <w:p w14:paraId="3655F1FA" w14:textId="77777777" w:rsidR="00245E2F" w:rsidRDefault="00245E2F"/>
    <w:p w14:paraId="1A30CD8D" w14:textId="77777777" w:rsidR="00245E2F" w:rsidRDefault="00245E2F"/>
    <w:p w14:paraId="5D4A69DF" w14:textId="77777777" w:rsidR="00245E2F" w:rsidRDefault="00245E2F"/>
    <w:p w14:paraId="0ACC6D14" w14:textId="77777777" w:rsidR="00245E2F" w:rsidRDefault="00245E2F"/>
    <w:p w14:paraId="5F813C4E" w14:textId="77777777" w:rsidR="00245E2F" w:rsidRDefault="00245E2F"/>
    <w:p w14:paraId="7BF36455" w14:textId="77777777" w:rsidR="00245E2F" w:rsidRDefault="00245E2F"/>
  </w:endnote>
  <w:endnote w:type="continuationSeparator" w:id="0">
    <w:p w14:paraId="65119C9D" w14:textId="77777777" w:rsidR="00245E2F" w:rsidRDefault="00245E2F">
      <w:r>
        <w:continuationSeparator/>
      </w:r>
    </w:p>
    <w:p w14:paraId="6FB228AC" w14:textId="77777777" w:rsidR="00245E2F" w:rsidRDefault="00245E2F"/>
    <w:p w14:paraId="20CF2F12" w14:textId="77777777" w:rsidR="00245E2F" w:rsidRDefault="00245E2F"/>
    <w:p w14:paraId="474D7E42" w14:textId="77777777" w:rsidR="00245E2F" w:rsidRDefault="00245E2F"/>
    <w:p w14:paraId="02F19714" w14:textId="77777777" w:rsidR="00245E2F" w:rsidRDefault="00245E2F"/>
    <w:p w14:paraId="093D795D" w14:textId="77777777" w:rsidR="00245E2F" w:rsidRDefault="00245E2F"/>
    <w:p w14:paraId="1665A6E1" w14:textId="77777777" w:rsidR="00245E2F" w:rsidRDefault="00245E2F"/>
    <w:p w14:paraId="54BFB1C9" w14:textId="77777777" w:rsidR="00245E2F" w:rsidRDefault="00245E2F"/>
    <w:p w14:paraId="5914557B" w14:textId="77777777" w:rsidR="00245E2F" w:rsidRDefault="00245E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0426B" w14:textId="77777777" w:rsidR="00245E2F" w:rsidRDefault="00245E2F">
      <w:r>
        <w:separator/>
      </w:r>
    </w:p>
    <w:p w14:paraId="51D0F19D" w14:textId="77777777" w:rsidR="00245E2F" w:rsidRDefault="00245E2F"/>
    <w:p w14:paraId="57D1FFDB" w14:textId="77777777" w:rsidR="00245E2F" w:rsidRDefault="00245E2F"/>
    <w:p w14:paraId="2E515D03" w14:textId="77777777" w:rsidR="00245E2F" w:rsidRDefault="00245E2F"/>
    <w:p w14:paraId="0269F783" w14:textId="77777777" w:rsidR="00245E2F" w:rsidRDefault="00245E2F"/>
    <w:p w14:paraId="364911A4" w14:textId="77777777" w:rsidR="00245E2F" w:rsidRDefault="00245E2F"/>
    <w:p w14:paraId="2C368B23" w14:textId="77777777" w:rsidR="00245E2F" w:rsidRDefault="00245E2F"/>
    <w:p w14:paraId="43847DEE" w14:textId="77777777" w:rsidR="00245E2F" w:rsidRDefault="00245E2F"/>
    <w:p w14:paraId="4CDFE07D" w14:textId="77777777" w:rsidR="00245E2F" w:rsidRDefault="00245E2F"/>
  </w:footnote>
  <w:footnote w:type="continuationSeparator" w:id="0">
    <w:p w14:paraId="6841FC06" w14:textId="77777777" w:rsidR="00245E2F" w:rsidRDefault="00245E2F">
      <w:r>
        <w:continuationSeparator/>
      </w:r>
    </w:p>
    <w:p w14:paraId="466E736E" w14:textId="77777777" w:rsidR="00245E2F" w:rsidRDefault="00245E2F"/>
    <w:p w14:paraId="164F2977" w14:textId="77777777" w:rsidR="00245E2F" w:rsidRDefault="00245E2F"/>
    <w:p w14:paraId="75F68049" w14:textId="77777777" w:rsidR="00245E2F" w:rsidRDefault="00245E2F"/>
    <w:p w14:paraId="0CA46A5B" w14:textId="77777777" w:rsidR="00245E2F" w:rsidRDefault="00245E2F"/>
    <w:p w14:paraId="1A90E606" w14:textId="77777777" w:rsidR="00245E2F" w:rsidRDefault="00245E2F"/>
    <w:p w14:paraId="43D53A2A" w14:textId="77777777" w:rsidR="00245E2F" w:rsidRDefault="00245E2F"/>
    <w:p w14:paraId="662529C2" w14:textId="77777777" w:rsidR="00245E2F" w:rsidRDefault="00245E2F"/>
    <w:p w14:paraId="3ABFE2C6" w14:textId="77777777" w:rsidR="00245E2F" w:rsidRDefault="00245E2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5FCC"/>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5E2F"/>
    <w:rsid w:val="002477F9"/>
    <w:rsid w:val="00247C9B"/>
    <w:rsid w:val="00250212"/>
    <w:rsid w:val="002530B6"/>
    <w:rsid w:val="00257BC3"/>
    <w:rsid w:val="00261762"/>
    <w:rsid w:val="00267AAC"/>
    <w:rsid w:val="00272037"/>
    <w:rsid w:val="00273287"/>
    <w:rsid w:val="00274694"/>
    <w:rsid w:val="00281AC1"/>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3117D"/>
    <w:rsid w:val="003411C5"/>
    <w:rsid w:val="00341C1B"/>
    <w:rsid w:val="00343311"/>
    <w:rsid w:val="00350B36"/>
    <w:rsid w:val="00353971"/>
    <w:rsid w:val="0035746E"/>
    <w:rsid w:val="00360D05"/>
    <w:rsid w:val="00373511"/>
    <w:rsid w:val="00376F0E"/>
    <w:rsid w:val="003819F5"/>
    <w:rsid w:val="0038280F"/>
    <w:rsid w:val="00390429"/>
    <w:rsid w:val="00391C81"/>
    <w:rsid w:val="00391FF9"/>
    <w:rsid w:val="003942AA"/>
    <w:rsid w:val="003947EA"/>
    <w:rsid w:val="003A1D24"/>
    <w:rsid w:val="003A4374"/>
    <w:rsid w:val="003A4AD5"/>
    <w:rsid w:val="003A4EFB"/>
    <w:rsid w:val="003B1ED3"/>
    <w:rsid w:val="003B22EF"/>
    <w:rsid w:val="003B348E"/>
    <w:rsid w:val="003B68E8"/>
    <w:rsid w:val="003C19C7"/>
    <w:rsid w:val="003C1DEE"/>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A3EAF"/>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20E9"/>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5EC4"/>
    <w:rsid w:val="006A7B93"/>
    <w:rsid w:val="006B145D"/>
    <w:rsid w:val="006B2170"/>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4262"/>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8F5A4E"/>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44A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4F88"/>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4D7A"/>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6E60"/>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13A6"/>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64E96"/>
  <w15:docId w15:val="{203ED9E4-E95F-43E7-B89D-60D2C5BD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1E5DB8"/>
    <w:rsid w:val="00314D9C"/>
    <w:rsid w:val="00355305"/>
    <w:rsid w:val="00541DA1"/>
    <w:rsid w:val="00587699"/>
    <w:rsid w:val="005F05DC"/>
    <w:rsid w:val="006D42BE"/>
    <w:rsid w:val="007B7A47"/>
    <w:rsid w:val="007D116D"/>
    <w:rsid w:val="00827AA6"/>
    <w:rsid w:val="0098084D"/>
    <w:rsid w:val="00992AC4"/>
    <w:rsid w:val="00AF710C"/>
    <w:rsid w:val="00B41CE4"/>
    <w:rsid w:val="00C320CF"/>
    <w:rsid w:val="00C41BA3"/>
    <w:rsid w:val="00CD06FE"/>
    <w:rsid w:val="00D44118"/>
    <w:rsid w:val="00D96815"/>
    <w:rsid w:val="00E34DBC"/>
    <w:rsid w:val="00F116D8"/>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D116D"/>
    <w:rPr>
      <w:color w:val="808080"/>
    </w:rPr>
  </w:style>
  <w:style w:type="paragraph" w:customStyle="1" w:styleId="E8E3E8C803A6428ABF5D63589EB3CCF9">
    <w:name w:val="E8E3E8C803A6428ABF5D63589EB3CCF9"/>
    <w:rsid w:val="007D116D"/>
    <w:pPr>
      <w:spacing w:after="160" w:line="259" w:lineRule="auto"/>
    </w:pPr>
    <w:rPr>
      <w:lang w:val="de-AT" w:eastAsia="de-AT"/>
    </w:rPr>
  </w:style>
  <w:style w:type="paragraph" w:customStyle="1" w:styleId="C08FA99EFE454FEA8CDF8600D8CFF84F">
    <w:name w:val="C08FA99EFE454FEA8CDF8600D8CFF84F"/>
    <w:rsid w:val="007D116D"/>
    <w:pPr>
      <w:spacing w:after="160" w:line="259" w:lineRule="auto"/>
    </w:pPr>
    <w:rPr>
      <w:lang w:val="de-AT" w:eastAsia="de-AT"/>
    </w:rPr>
  </w:style>
  <w:style w:type="paragraph" w:customStyle="1" w:styleId="AB89B3C8B1274A8BB3264E462583CB4F">
    <w:name w:val="AB89B3C8B1274A8BB3264E462583CB4F"/>
    <w:rsid w:val="007D116D"/>
    <w:pPr>
      <w:spacing w:after="160" w:line="259" w:lineRule="auto"/>
    </w:pPr>
    <w:rPr>
      <w:lang w:val="de-AT" w:eastAsia="de-AT"/>
    </w:rPr>
  </w:style>
  <w:style w:type="paragraph" w:customStyle="1" w:styleId="BC69557FBE804E539EFB4BCF3405F73D">
    <w:name w:val="BC69557FBE804E539EFB4BCF3405F73D"/>
    <w:rsid w:val="007D116D"/>
    <w:pPr>
      <w:spacing w:after="160" w:line="259" w:lineRule="auto"/>
    </w:pPr>
    <w:rPr>
      <w:lang w:val="de-AT" w:eastAsia="de-A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2.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2FCFA577-2216-46F3-9AEF-57D460F9D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3</Pages>
  <Words>231</Words>
  <Characters>1321</Characters>
  <Application>Microsoft Office Word</Application>
  <DocSecurity>0</DocSecurity>
  <Lines>11</Lines>
  <Paragraphs>3</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1549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Javier Sendin</cp:lastModifiedBy>
  <cp:revision>3</cp:revision>
  <cp:lastPrinted>2006-09-14T07:39:00Z</cp:lastPrinted>
  <dcterms:created xsi:type="dcterms:W3CDTF">2018-02-13T16:29:00Z</dcterms:created>
  <dcterms:modified xsi:type="dcterms:W3CDTF">2018-02-13T16:30:00Z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